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PHILPOT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:rsid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</w:t>
      </w:r>
    </w:p>
    <w:p w:rsid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p.357)</w:t>
      </w:r>
    </w:p>
    <w:p w:rsid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00D" w:rsidRPr="0087500D" w:rsidRDefault="0087500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  <w:bookmarkStart w:id="0" w:name="_GoBack"/>
      <w:bookmarkEnd w:id="0"/>
    </w:p>
    <w:sectPr w:rsidR="0087500D" w:rsidRPr="008750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00D" w:rsidRDefault="0087500D" w:rsidP="00564E3C">
      <w:pPr>
        <w:spacing w:after="0" w:line="240" w:lineRule="auto"/>
      </w:pPr>
      <w:r>
        <w:separator/>
      </w:r>
    </w:p>
  </w:endnote>
  <w:endnote w:type="continuationSeparator" w:id="0">
    <w:p w:rsidR="0087500D" w:rsidRDefault="008750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500D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00D" w:rsidRDefault="0087500D" w:rsidP="00564E3C">
      <w:pPr>
        <w:spacing w:after="0" w:line="240" w:lineRule="auto"/>
      </w:pPr>
      <w:r>
        <w:separator/>
      </w:r>
    </w:p>
  </w:footnote>
  <w:footnote w:type="continuationSeparator" w:id="0">
    <w:p w:rsidR="0087500D" w:rsidRDefault="008750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00D"/>
    <w:rsid w:val="00372DC6"/>
    <w:rsid w:val="00564E3C"/>
    <w:rsid w:val="0064591D"/>
    <w:rsid w:val="008750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1EEAF"/>
  <w15:chartTrackingRefBased/>
  <w15:docId w15:val="{4E439AE2-519E-4193-ABFC-6EDBBE7F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2015-11-29T22:04:00Z</dcterms:created>
  <dcterms:modified xsi:type="dcterms:W3CDTF">2015-11-29T22:07:00Z</dcterms:modified>
</cp:coreProperties>
</file>